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3ECD0" w14:textId="77777777" w:rsidR="00D50AE2" w:rsidRDefault="00D50AE2" w:rsidP="00D50A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Henry SARYNGTON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fl.1483)</w:t>
      </w:r>
    </w:p>
    <w:p w14:paraId="3F20DB2D" w14:textId="77777777" w:rsidR="00D50AE2" w:rsidRDefault="00D50AE2" w:rsidP="00D50A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Biggleswade. Brasier.</w:t>
      </w:r>
    </w:p>
    <w:p w14:paraId="6A8531AD" w14:textId="77777777" w:rsidR="00D50AE2" w:rsidRDefault="00D50AE2" w:rsidP="00D50AE2">
      <w:pPr>
        <w:pStyle w:val="NoSpacing"/>
        <w:jc w:val="both"/>
        <w:rPr>
          <w:rFonts w:cs="Times New Roman"/>
          <w:szCs w:val="24"/>
          <w:lang w:val="en-GB"/>
        </w:rPr>
      </w:pPr>
    </w:p>
    <w:p w14:paraId="12CF9C02" w14:textId="77777777" w:rsidR="00D50AE2" w:rsidRDefault="00D50AE2" w:rsidP="00D50AE2">
      <w:pPr>
        <w:pStyle w:val="NoSpacing"/>
        <w:jc w:val="both"/>
        <w:rPr>
          <w:rFonts w:cs="Times New Roman"/>
          <w:szCs w:val="24"/>
          <w:lang w:val="en-GB"/>
        </w:rPr>
      </w:pPr>
    </w:p>
    <w:p w14:paraId="41A0AA41" w14:textId="77777777" w:rsidR="00D50AE2" w:rsidRDefault="00D50AE2" w:rsidP="00D50AE2">
      <w:pPr>
        <w:pStyle w:val="NoSpacing"/>
        <w:jc w:val="both"/>
        <w:rPr>
          <w:rFonts w:cs="Times New Roman"/>
          <w:sz w:val="22"/>
          <w:lang w:val="en-GB"/>
        </w:rPr>
      </w:pPr>
      <w:r>
        <w:rPr>
          <w:rFonts w:cs="Times New Roman"/>
          <w:szCs w:val="24"/>
          <w:lang w:val="en-GB"/>
        </w:rPr>
        <w:tab/>
        <w:t>1483</w:t>
      </w:r>
      <w:r>
        <w:rPr>
          <w:rFonts w:cs="Times New Roman"/>
          <w:szCs w:val="24"/>
          <w:lang w:val="en-GB"/>
        </w:rPr>
        <w:tab/>
        <w:t>John Smyth of London, armourer</w:t>
      </w:r>
      <w:r>
        <w:rPr>
          <w:rFonts w:cs="Times New Roman"/>
          <w:sz w:val="22"/>
          <w:lang w:val="en-GB"/>
        </w:rPr>
        <w:t>(q.v.), brought a plaint of debt against him.</w:t>
      </w:r>
    </w:p>
    <w:p w14:paraId="4BB05BED" w14:textId="77777777" w:rsidR="00D50AE2" w:rsidRDefault="00D50AE2" w:rsidP="00D50A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 w:val="22"/>
          <w:lang w:val="en-GB"/>
        </w:rPr>
        <w:tab/>
      </w:r>
      <w:r>
        <w:rPr>
          <w:rFonts w:cs="Times New Roman"/>
          <w:sz w:val="22"/>
          <w:lang w:val="en-GB"/>
        </w:rPr>
        <w:tab/>
      </w: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6E49E1">
          <w:rPr>
            <w:rStyle w:val="Hyperlink"/>
            <w:rFonts w:cs="Times New Roman"/>
            <w:szCs w:val="24"/>
            <w:lang w:val="en-GB"/>
          </w:rPr>
          <w:t>https://waalt.uh.edu/index.php/CP40/886</w:t>
        </w:r>
      </w:hyperlink>
      <w:r>
        <w:rPr>
          <w:rFonts w:cs="Times New Roman"/>
          <w:szCs w:val="24"/>
          <w:lang w:val="en-GB"/>
        </w:rPr>
        <w:t xml:space="preserve"> ) [Michaelmas Term].</w:t>
      </w:r>
    </w:p>
    <w:p w14:paraId="47C3648B" w14:textId="77777777" w:rsidR="00D50AE2" w:rsidRDefault="00D50AE2" w:rsidP="00D50AE2">
      <w:pPr>
        <w:pStyle w:val="NoSpacing"/>
        <w:jc w:val="both"/>
        <w:rPr>
          <w:rFonts w:cs="Times New Roman"/>
          <w:szCs w:val="24"/>
          <w:lang w:val="en-GB"/>
        </w:rPr>
      </w:pPr>
    </w:p>
    <w:p w14:paraId="2DF51358" w14:textId="77777777" w:rsidR="00D50AE2" w:rsidRDefault="00D50AE2" w:rsidP="00D50AE2">
      <w:pPr>
        <w:pStyle w:val="NoSpacing"/>
        <w:jc w:val="both"/>
        <w:rPr>
          <w:rFonts w:cs="Times New Roman"/>
          <w:szCs w:val="24"/>
          <w:lang w:val="en-GB"/>
        </w:rPr>
      </w:pPr>
    </w:p>
    <w:p w14:paraId="2DF3F18F" w14:textId="77777777" w:rsidR="00D50AE2" w:rsidRDefault="00D50AE2" w:rsidP="00D50AE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30 January 2024</w:t>
      </w:r>
    </w:p>
    <w:p w14:paraId="33D7CD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5E47" w14:textId="77777777" w:rsidR="00D50AE2" w:rsidRDefault="00D50AE2" w:rsidP="009139A6">
      <w:r>
        <w:separator/>
      </w:r>
    </w:p>
  </w:endnote>
  <w:endnote w:type="continuationSeparator" w:id="0">
    <w:p w14:paraId="7C254A3C" w14:textId="77777777" w:rsidR="00D50AE2" w:rsidRDefault="00D50A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C77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E8A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6A1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E12C6" w14:textId="77777777" w:rsidR="00D50AE2" w:rsidRDefault="00D50AE2" w:rsidP="009139A6">
      <w:r>
        <w:separator/>
      </w:r>
    </w:p>
  </w:footnote>
  <w:footnote w:type="continuationSeparator" w:id="0">
    <w:p w14:paraId="09D3B497" w14:textId="77777777" w:rsidR="00D50AE2" w:rsidRDefault="00D50A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2C1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2C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52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E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0AE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75DF0"/>
  <w15:chartTrackingRefBased/>
  <w15:docId w15:val="{C929D5EC-EE43-444B-9929-5915B804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0A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2024-01-30T15:57:00Z</dcterms:created>
  <dcterms:modified xsi:type="dcterms:W3CDTF">2024-01-30T15:59:00Z</dcterms:modified>
</cp:coreProperties>
</file>